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1403C" w14:textId="39BB66CF" w:rsidR="006B2F86" w:rsidRDefault="00031E4A" w:rsidP="00E71FC3">
      <w:pPr>
        <w:pStyle w:val="NoSpacing"/>
      </w:pPr>
      <w:r>
        <w:rPr>
          <w:u w:val="single"/>
        </w:rPr>
        <w:t>Ellen JUSTIS</w:t>
      </w:r>
      <w:r>
        <w:t xml:space="preserve">  </w:t>
      </w:r>
      <w:proofErr w:type="gramStart"/>
      <w:r>
        <w:t xml:space="preserve">   (</w:t>
      </w:r>
      <w:proofErr w:type="gramEnd"/>
      <w:r>
        <w:t>d.1437)</w:t>
      </w:r>
    </w:p>
    <w:p w14:paraId="6563DDFA" w14:textId="732C4759" w:rsidR="00031E4A" w:rsidRDefault="00031E4A" w:rsidP="00E71FC3">
      <w:pPr>
        <w:pStyle w:val="NoSpacing"/>
      </w:pPr>
      <w:r>
        <w:t xml:space="preserve">of York. </w:t>
      </w:r>
    </w:p>
    <w:p w14:paraId="04BA1540" w14:textId="71CDEBB9" w:rsidR="00031E4A" w:rsidRDefault="00031E4A" w:rsidP="00E71FC3">
      <w:pPr>
        <w:pStyle w:val="NoSpacing"/>
      </w:pPr>
    </w:p>
    <w:p w14:paraId="03D9103F" w14:textId="3950F410" w:rsidR="00031E4A" w:rsidRDefault="00031E4A" w:rsidP="00E71FC3">
      <w:pPr>
        <w:pStyle w:val="NoSpacing"/>
      </w:pPr>
    </w:p>
    <w:p w14:paraId="71AFE5F9" w14:textId="364A3ED7" w:rsidR="00031E4A" w:rsidRDefault="00031E4A" w:rsidP="00E71FC3">
      <w:pPr>
        <w:pStyle w:val="NoSpacing"/>
      </w:pPr>
      <w:r>
        <w:t>= Alan, skinner.   (W.Y.R. p.95)</w:t>
      </w:r>
    </w:p>
    <w:p w14:paraId="59597E2B" w14:textId="594A1D13" w:rsidR="00031E4A" w:rsidRDefault="00031E4A" w:rsidP="00E71FC3">
      <w:pPr>
        <w:pStyle w:val="NoSpacing"/>
      </w:pPr>
    </w:p>
    <w:p w14:paraId="0B4A397F" w14:textId="398C7D93" w:rsidR="00031E4A" w:rsidRDefault="00031E4A" w:rsidP="00E71FC3">
      <w:pPr>
        <w:pStyle w:val="NoSpacing"/>
      </w:pPr>
    </w:p>
    <w:p w14:paraId="5DBA5255" w14:textId="703CAE07" w:rsidR="00031E4A" w:rsidRDefault="00031E4A" w:rsidP="00E71FC3">
      <w:pPr>
        <w:pStyle w:val="NoSpacing"/>
      </w:pPr>
      <w:r>
        <w:t>16 May1437</w:t>
      </w:r>
      <w:r>
        <w:tab/>
        <w:t>Administration of her lands and possessions was granted.  (ibid)</w:t>
      </w:r>
    </w:p>
    <w:p w14:paraId="62ED33C2" w14:textId="40E78500" w:rsidR="00031E4A" w:rsidRDefault="00031E4A" w:rsidP="00E71FC3">
      <w:pPr>
        <w:pStyle w:val="NoSpacing"/>
      </w:pPr>
    </w:p>
    <w:p w14:paraId="0CE61D95" w14:textId="730982AA" w:rsidR="00031E4A" w:rsidRDefault="00031E4A" w:rsidP="00E71FC3">
      <w:pPr>
        <w:pStyle w:val="NoSpacing"/>
      </w:pPr>
    </w:p>
    <w:p w14:paraId="4EE6B409" w14:textId="347C7ED8" w:rsidR="00031E4A" w:rsidRPr="00031E4A" w:rsidRDefault="00031E4A" w:rsidP="00E71FC3">
      <w:pPr>
        <w:pStyle w:val="NoSpacing"/>
      </w:pPr>
      <w:r>
        <w:t>5 February 2019</w:t>
      </w:r>
      <w:bookmarkStart w:id="0" w:name="_GoBack"/>
      <w:bookmarkEnd w:id="0"/>
    </w:p>
    <w:sectPr w:rsidR="00031E4A" w:rsidRPr="00031E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26569" w14:textId="77777777" w:rsidR="00031E4A" w:rsidRDefault="00031E4A" w:rsidP="00E71FC3">
      <w:pPr>
        <w:spacing w:after="0" w:line="240" w:lineRule="auto"/>
      </w:pPr>
      <w:r>
        <w:separator/>
      </w:r>
    </w:p>
  </w:endnote>
  <w:endnote w:type="continuationSeparator" w:id="0">
    <w:p w14:paraId="3B0DFE1A" w14:textId="77777777" w:rsidR="00031E4A" w:rsidRDefault="00031E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268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4DCCD" w14:textId="77777777" w:rsidR="00031E4A" w:rsidRDefault="00031E4A" w:rsidP="00E71FC3">
      <w:pPr>
        <w:spacing w:after="0" w:line="240" w:lineRule="auto"/>
      </w:pPr>
      <w:r>
        <w:separator/>
      </w:r>
    </w:p>
  </w:footnote>
  <w:footnote w:type="continuationSeparator" w:id="0">
    <w:p w14:paraId="6D9BF1F6" w14:textId="77777777" w:rsidR="00031E4A" w:rsidRDefault="00031E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E4A"/>
    <w:rsid w:val="00031E4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80E1"/>
  <w15:chartTrackingRefBased/>
  <w15:docId w15:val="{BC18E7BE-1B20-4BD4-B4C0-596B086A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2019-02-05T22:14:00Z</dcterms:created>
  <dcterms:modified xsi:type="dcterms:W3CDTF">2019-02-05T22:17:00Z</dcterms:modified>
</cp:coreProperties>
</file>